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North West Cambridgeshire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North West Cambridgeshire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North West Cambridgeshire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North West Cambridgeshire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North West Cambridgeshire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6.8%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North West Cambridgeshire are estimated to have a score of 1-2 on the PGSI (low-risk gambling), whilst </w:t>
      </w:r>
      <w:r w:rsidRPr="00773DF7">
        <w:rPr>
          <w:rFonts w:ascii="Libre Franklin Light" w:hAnsi="Libre Franklin Light" w:cs="Calibri Light"/>
          <w:b/>
          <w:bCs/>
          <w:color w:val="C45911" w:themeColor="accent2" w:themeShade="BF"/>
        </w:rPr>
        <w:t xml:space="preserve">3.9%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60.0% </w:t>
      </w:r>
      <w:r w:rsidRPr="004747BF">
        <w:rPr>
          <w:rFonts w:ascii="Libre Franklin Light" w:eastAsia="Times New Roman" w:hAnsi="Libre Franklin Light" w:cs="Calibri Light"/>
        </w:rPr>
        <w:t xml:space="preserve">of those respondents classified as PGSI 8+ in North West Cambridgeshire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North West Cambridgeshire is estimated to be </w:t>
      </w:r>
      <w:r w:rsidRPr="00773DF7">
        <w:rPr>
          <w:rFonts w:ascii="Libre Franklin Light" w:eastAsia="Times New Roman" w:hAnsi="Libre Franklin Light" w:cs="Calibri Light"/>
          <w:b/>
          <w:bCs/>
          <w:color w:val="C45911" w:themeColor="accent2" w:themeShade="BF"/>
        </w:rPr>
        <w:t xml:space="preserve">£1,744,725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North West Cambridgeshire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13.3%</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North West Cambridgeshire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6.8%</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North West Cambridgeshire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North West Cambridgeshire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North West Cambridgeshir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North West Cambridgeshire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North West Cambridgeshir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North West Cambridgeshire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20.0%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North West Cambridgeshire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North West Cambridgeshir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North West Cambridgeshire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22.2%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North West Cambridgeshire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North West Cambridgeshire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52.0%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North West Cambridgeshire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North West Cambridgeshire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North West Cambridgeshire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£1,744,725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North West Cambridgeshire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£28,419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£587,715</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£42,102</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£11,841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£21,709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£1,052,939</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£1,744,725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North West Cambridgeshire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North West Cambridgeshire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20.4%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West Cambridgeshire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17.3%</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West Cambridgeshire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West Cambridgeshire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West Cambridgeshire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53.4%</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North West Cambridgeshire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20.4%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North West Cambridgeshire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17.3%</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North West Cambridgeshire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15.2%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North West Cambridgeshire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North West Cambridgeshire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53.4%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North West Cambridgeshire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CF5C6F51-5856-4A7E-888F-58FF3F5B5957}"/>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